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640F3" w14:textId="76C736DC" w:rsidR="00BA00AB" w:rsidRDefault="00046A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Matilda PYGBURN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d.1432-4)</w:t>
      </w:r>
    </w:p>
    <w:p w14:paraId="5390815E" w14:textId="444D65FD" w:rsidR="00046A5B" w:rsidRDefault="00046A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2B7D18B" w14:textId="00EE8ED4" w:rsidR="00046A5B" w:rsidRDefault="00046A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E9F983" w14:textId="5D15EDA8" w:rsidR="00046A5B" w:rsidRDefault="00046A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4B2DE2" w14:textId="1332B482" w:rsidR="00046A5B" w:rsidRDefault="00046A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Jan. 1431</w:t>
      </w:r>
      <w:r>
        <w:rPr>
          <w:rFonts w:ascii="Times New Roman" w:hAnsi="Times New Roman" w:cs="Times New Roman"/>
          <w:sz w:val="24"/>
          <w:szCs w:val="24"/>
        </w:rPr>
        <w:tab/>
        <w:t>She made her Will.   (W.Y.R. p.133)</w:t>
      </w:r>
    </w:p>
    <w:p w14:paraId="1B4387FD" w14:textId="0260B789" w:rsidR="00046A5B" w:rsidRDefault="00046A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Aug.1434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536DBBF0" w14:textId="33CFD6BC" w:rsidR="00046A5B" w:rsidRDefault="00046A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6DAE08" w14:textId="55BA4A89" w:rsidR="00046A5B" w:rsidRDefault="00046A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CA5D9B" w14:textId="51AED813" w:rsidR="00046A5B" w:rsidRPr="00046A5B" w:rsidRDefault="00046A5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2021</w:t>
      </w:r>
    </w:p>
    <w:sectPr w:rsidR="00046A5B" w:rsidRPr="00046A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567D6" w14:textId="77777777" w:rsidR="00046A5B" w:rsidRDefault="00046A5B" w:rsidP="009139A6">
      <w:r>
        <w:separator/>
      </w:r>
    </w:p>
  </w:endnote>
  <w:endnote w:type="continuationSeparator" w:id="0">
    <w:p w14:paraId="379B09B4" w14:textId="77777777" w:rsidR="00046A5B" w:rsidRDefault="00046A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925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1C2F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590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65CDA" w14:textId="77777777" w:rsidR="00046A5B" w:rsidRDefault="00046A5B" w:rsidP="009139A6">
      <w:r>
        <w:separator/>
      </w:r>
    </w:p>
  </w:footnote>
  <w:footnote w:type="continuationSeparator" w:id="0">
    <w:p w14:paraId="6E6DAFB8" w14:textId="77777777" w:rsidR="00046A5B" w:rsidRDefault="00046A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16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E7D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B0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A5B"/>
    <w:rsid w:val="00046A5B"/>
    <w:rsid w:val="000666E0"/>
    <w:rsid w:val="002510B7"/>
    <w:rsid w:val="005C130B"/>
    <w:rsid w:val="00826F5C"/>
    <w:rsid w:val="009139A6"/>
    <w:rsid w:val="009448BB"/>
    <w:rsid w:val="00A3176C"/>
    <w:rsid w:val="00A74EFF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D3572"/>
  <w15:chartTrackingRefBased/>
  <w15:docId w15:val="{56FB7FE1-9DAD-4F76-BBF3-02956AE7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2021-05-15T08:32:00Z</dcterms:created>
  <dcterms:modified xsi:type="dcterms:W3CDTF">2021-05-15T08:34:00Z</dcterms:modified>
</cp:coreProperties>
</file>